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7175D" w14:textId="77777777" w:rsidR="002F1411" w:rsidRDefault="002F1411" w:rsidP="002F1411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James VIALL</w:t>
      </w:r>
      <w:r>
        <w:rPr>
          <w:rFonts w:eastAsia="Times New Roman" w:cs="Times New Roman"/>
          <w:szCs w:val="24"/>
        </w:rPr>
        <w:t xml:space="preserve">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32182BD2" w14:textId="77777777" w:rsidR="002F1411" w:rsidRDefault="002F1411" w:rsidP="002F1411">
      <w:pPr>
        <w:pStyle w:val="NoSpacing"/>
        <w:rPr>
          <w:rFonts w:cs="Times New Roman"/>
          <w:szCs w:val="24"/>
        </w:rPr>
      </w:pPr>
    </w:p>
    <w:p w14:paraId="6455D361" w14:textId="77777777" w:rsidR="002F1411" w:rsidRDefault="002F1411" w:rsidP="002F1411">
      <w:pPr>
        <w:pStyle w:val="NoSpacing"/>
        <w:rPr>
          <w:rFonts w:cs="Times New Roman"/>
          <w:szCs w:val="24"/>
        </w:rPr>
      </w:pPr>
    </w:p>
    <w:p w14:paraId="4B9B2401" w14:textId="77777777" w:rsidR="002F1411" w:rsidRDefault="002F1411" w:rsidP="002F141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Sep.1485</w:t>
      </w:r>
      <w:r>
        <w:rPr>
          <w:rFonts w:cs="Times New Roman"/>
          <w:szCs w:val="24"/>
        </w:rPr>
        <w:tab/>
        <w:t xml:space="preserve">Robert </w:t>
      </w:r>
      <w:proofErr w:type="spellStart"/>
      <w:r>
        <w:rPr>
          <w:rFonts w:cs="Times New Roman"/>
          <w:szCs w:val="24"/>
        </w:rPr>
        <w:t>Ryngebourne</w:t>
      </w:r>
      <w:proofErr w:type="spellEnd"/>
      <w:r>
        <w:rPr>
          <w:rFonts w:cs="Times New Roman"/>
          <w:szCs w:val="24"/>
        </w:rPr>
        <w:t>(q.v.) appointed him a supervisor of his Will.</w:t>
      </w:r>
    </w:p>
    <w:p w14:paraId="19C10632" w14:textId="77777777" w:rsidR="002F1411" w:rsidRDefault="002F1411" w:rsidP="002F1411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pp.443-5)</w:t>
      </w:r>
    </w:p>
    <w:p w14:paraId="1D1758C0" w14:textId="77777777" w:rsidR="002F1411" w:rsidRDefault="002F1411" w:rsidP="002F1411">
      <w:pPr>
        <w:pStyle w:val="NoSpacing"/>
        <w:rPr>
          <w:rFonts w:eastAsia="Times New Roman" w:cs="Times New Roman"/>
          <w:szCs w:val="24"/>
        </w:rPr>
      </w:pPr>
    </w:p>
    <w:p w14:paraId="23B47426" w14:textId="77777777" w:rsidR="002F1411" w:rsidRDefault="002F1411" w:rsidP="002F1411">
      <w:pPr>
        <w:pStyle w:val="NoSpacing"/>
        <w:rPr>
          <w:rFonts w:eastAsia="Times New Roman" w:cs="Times New Roman"/>
          <w:szCs w:val="24"/>
        </w:rPr>
      </w:pPr>
    </w:p>
    <w:p w14:paraId="5CD8AAB2" w14:textId="77777777" w:rsidR="002F1411" w:rsidRDefault="002F1411" w:rsidP="002F141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11 November 2022</w:t>
      </w:r>
    </w:p>
    <w:p w14:paraId="17644A2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72EC4" w14:textId="77777777" w:rsidR="002F1411" w:rsidRDefault="002F1411" w:rsidP="009139A6">
      <w:r>
        <w:separator/>
      </w:r>
    </w:p>
  </w:endnote>
  <w:endnote w:type="continuationSeparator" w:id="0">
    <w:p w14:paraId="3E22380C" w14:textId="77777777" w:rsidR="002F1411" w:rsidRDefault="002F141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CDD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5E92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A7D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E6787" w14:textId="77777777" w:rsidR="002F1411" w:rsidRDefault="002F1411" w:rsidP="009139A6">
      <w:r>
        <w:separator/>
      </w:r>
    </w:p>
  </w:footnote>
  <w:footnote w:type="continuationSeparator" w:id="0">
    <w:p w14:paraId="15AAEDDD" w14:textId="77777777" w:rsidR="002F1411" w:rsidRDefault="002F141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D9C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9F8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82D0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411"/>
    <w:rsid w:val="000666E0"/>
    <w:rsid w:val="002510B7"/>
    <w:rsid w:val="002F141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65C251"/>
  <w15:chartTrackingRefBased/>
  <w15:docId w15:val="{8CB4D45D-F1D5-4E99-A448-64FC4FCD2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2022-11-11T20:38:00Z</dcterms:created>
  <dcterms:modified xsi:type="dcterms:W3CDTF">2022-11-11T20:39:00Z</dcterms:modified>
</cp:coreProperties>
</file>